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B9" w:rsidRDefault="008D7FB9" w:rsidP="00D628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Школа здоровья по ЗОЖ на базе  педиатрического отделения </w:t>
      </w:r>
    </w:p>
    <w:p w:rsidR="008D7FB9" w:rsidRPr="000F0FFF" w:rsidRDefault="008D7FB9" w:rsidP="00D628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ОГБУЗ «Санаторий для детей «Надежда»  на </w:t>
      </w:r>
      <w:r w:rsidRPr="000F0FFF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9 год</w:t>
      </w:r>
    </w:p>
    <w:p w:rsidR="008D7FB9" w:rsidRPr="00B71247" w:rsidRDefault="008D7FB9" w:rsidP="006B12B6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47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2334"/>
        <w:gridCol w:w="992"/>
        <w:gridCol w:w="1701"/>
        <w:gridCol w:w="2533"/>
        <w:gridCol w:w="2428"/>
        <w:gridCol w:w="1418"/>
        <w:gridCol w:w="2915"/>
      </w:tblGrid>
      <w:tr w:rsidR="008D7FB9" w:rsidRPr="00D9220C">
        <w:trPr>
          <w:trHeight w:val="702"/>
        </w:trPr>
        <w:tc>
          <w:tcPr>
            <w:tcW w:w="468" w:type="dxa"/>
          </w:tcPr>
          <w:p w:rsidR="008D7FB9" w:rsidRPr="00D9220C" w:rsidRDefault="008D7FB9" w:rsidP="00DA3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34" w:type="dxa"/>
          </w:tcPr>
          <w:p w:rsidR="008D7FB9" w:rsidRPr="00D9220C" w:rsidRDefault="008D7FB9" w:rsidP="006B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Название в соответствии с приказом МО функционирующей школы здоровья</w:t>
            </w:r>
          </w:p>
        </w:tc>
        <w:tc>
          <w:tcPr>
            <w:tcW w:w="992" w:type="dxa"/>
          </w:tcPr>
          <w:p w:rsidR="008D7FB9" w:rsidRPr="00D9220C" w:rsidRDefault="008D7FB9" w:rsidP="00DA3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Кол-во школ</w:t>
            </w:r>
          </w:p>
        </w:tc>
        <w:tc>
          <w:tcPr>
            <w:tcW w:w="1701" w:type="dxa"/>
          </w:tcPr>
          <w:p w:rsidR="008D7FB9" w:rsidRPr="00D9220C" w:rsidRDefault="008D7FB9" w:rsidP="00DA3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</w:p>
        </w:tc>
        <w:tc>
          <w:tcPr>
            <w:tcW w:w="2533" w:type="dxa"/>
          </w:tcPr>
          <w:p w:rsidR="008D7FB9" w:rsidRPr="00D9220C" w:rsidRDefault="008D7FB9" w:rsidP="009C4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(п-ка, отд. стац.,дет.п-ка, днев.ст, ж/к,ВОП, ТОТУ)</w:t>
            </w:r>
          </w:p>
        </w:tc>
        <w:tc>
          <w:tcPr>
            <w:tcW w:w="2428" w:type="dxa"/>
          </w:tcPr>
          <w:p w:rsidR="008D7FB9" w:rsidRPr="00D9220C" w:rsidRDefault="008D7FB9" w:rsidP="009C4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Категория обучаемых (дети, пациенты, беременные, родители, население)</w:t>
            </w:r>
          </w:p>
        </w:tc>
        <w:tc>
          <w:tcPr>
            <w:tcW w:w="1418" w:type="dxa"/>
          </w:tcPr>
          <w:p w:rsidR="008D7FB9" w:rsidRPr="00D9220C" w:rsidRDefault="008D7FB9" w:rsidP="00DA3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График проведения (день недели, время)</w:t>
            </w:r>
          </w:p>
        </w:tc>
        <w:tc>
          <w:tcPr>
            <w:tcW w:w="2915" w:type="dxa"/>
          </w:tcPr>
          <w:p w:rsidR="008D7FB9" w:rsidRPr="00D9220C" w:rsidRDefault="008D7FB9" w:rsidP="00D92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sz w:val="24"/>
                <w:szCs w:val="24"/>
              </w:rPr>
              <w:t>4809</w:t>
            </w:r>
          </w:p>
        </w:tc>
      </w:tr>
      <w:tr w:rsidR="008D7FB9" w:rsidRPr="00B71247">
        <w:trPr>
          <w:trHeight w:val="257"/>
        </w:trPr>
        <w:tc>
          <w:tcPr>
            <w:tcW w:w="468" w:type="dxa"/>
          </w:tcPr>
          <w:p w:rsidR="008D7FB9" w:rsidRPr="0080215A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34" w:type="dxa"/>
          </w:tcPr>
          <w:p w:rsidR="008D7FB9" w:rsidRPr="0080215A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Школа по ЗОЖ</w:t>
            </w:r>
          </w:p>
        </w:tc>
        <w:tc>
          <w:tcPr>
            <w:tcW w:w="992" w:type="dxa"/>
          </w:tcPr>
          <w:p w:rsidR="008D7FB9" w:rsidRPr="0080215A" w:rsidRDefault="008D7FB9" w:rsidP="00635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7FB9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Приказ </w:t>
            </w: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</w:t>
            </w:r>
          </w:p>
          <w:p w:rsidR="008D7FB9" w:rsidRPr="0080215A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09.01.2019г.</w:t>
            </w:r>
          </w:p>
        </w:tc>
        <w:tc>
          <w:tcPr>
            <w:tcW w:w="2533" w:type="dxa"/>
          </w:tcPr>
          <w:p w:rsidR="008D7FB9" w:rsidRPr="0080215A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Санаторий  для детей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</w:tcPr>
          <w:p w:rsidR="008D7FB9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 3-7 лет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(40 детей) </w:t>
            </w:r>
          </w:p>
          <w:p w:rsidR="008D7FB9" w:rsidRPr="0080215A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группы по 10 детей</w:t>
            </w:r>
          </w:p>
        </w:tc>
        <w:tc>
          <w:tcPr>
            <w:tcW w:w="1418" w:type="dxa"/>
          </w:tcPr>
          <w:p w:rsidR="008D7FB9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Вторник</w:t>
            </w:r>
          </w:p>
          <w:p w:rsidR="008D7FB9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Четверг</w:t>
            </w:r>
          </w:p>
          <w:p w:rsidR="008D7FB9" w:rsidRPr="00D9220C" w:rsidRDefault="008D7FB9" w:rsidP="00635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09.00</w:t>
            </w:r>
          </w:p>
        </w:tc>
        <w:tc>
          <w:tcPr>
            <w:tcW w:w="2915" w:type="dxa"/>
          </w:tcPr>
          <w:p w:rsidR="008D7FB9" w:rsidRPr="0080215A" w:rsidRDefault="008D7FB9" w:rsidP="00D9220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r w:rsidRPr="00802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кола по ЗОЖ</w:t>
            </w:r>
          </w:p>
        </w:tc>
      </w:tr>
      <w:tr w:rsidR="008D7FB9" w:rsidRPr="00B71247">
        <w:trPr>
          <w:trHeight w:val="257"/>
        </w:trPr>
        <w:tc>
          <w:tcPr>
            <w:tcW w:w="14789" w:type="dxa"/>
            <w:gridSpan w:val="8"/>
          </w:tcPr>
          <w:p w:rsidR="008D7FB9" w:rsidRDefault="008D7FB9" w:rsidP="00D9220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школы:</w:t>
            </w:r>
          </w:p>
        </w:tc>
      </w:tr>
      <w:tr w:rsidR="008D7FB9" w:rsidRPr="000722FC">
        <w:tc>
          <w:tcPr>
            <w:tcW w:w="468" w:type="dxa"/>
          </w:tcPr>
          <w:p w:rsidR="008D7FB9" w:rsidRPr="000722FC" w:rsidRDefault="008D7FB9" w:rsidP="00232B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4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D7FB9" w:rsidRPr="00D9220C" w:rsidRDefault="008D7FB9" w:rsidP="00850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3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5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7FB9" w:rsidRPr="000722FC">
        <w:tc>
          <w:tcPr>
            <w:tcW w:w="468" w:type="dxa"/>
          </w:tcPr>
          <w:p w:rsidR="008D7FB9" w:rsidRPr="000722FC" w:rsidRDefault="008D7FB9" w:rsidP="00232B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4" w:type="dxa"/>
          </w:tcPr>
          <w:p w:rsidR="008D7FB9" w:rsidRPr="00D9220C" w:rsidRDefault="008D7FB9" w:rsidP="009203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школ:</w:t>
            </w:r>
          </w:p>
        </w:tc>
        <w:tc>
          <w:tcPr>
            <w:tcW w:w="992" w:type="dxa"/>
          </w:tcPr>
          <w:p w:rsidR="008D7FB9" w:rsidRPr="00D9220C" w:rsidRDefault="008D7FB9" w:rsidP="00920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3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5" w:type="dxa"/>
          </w:tcPr>
          <w:p w:rsidR="008D7FB9" w:rsidRPr="00D9220C" w:rsidRDefault="008D7FB9" w:rsidP="000E2A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D7FB9" w:rsidRDefault="008D7FB9" w:rsidP="004E06A1">
      <w:pPr>
        <w:rPr>
          <w:rFonts w:ascii="Times New Roman" w:hAnsi="Times New Roman" w:cs="Times New Roman"/>
          <w:sz w:val="24"/>
          <w:szCs w:val="24"/>
        </w:rPr>
      </w:pPr>
    </w:p>
    <w:p w:rsidR="008D7FB9" w:rsidRDefault="008D7FB9" w:rsidP="004E06A1">
      <w:pPr>
        <w:rPr>
          <w:rFonts w:ascii="Times New Roman" w:hAnsi="Times New Roman" w:cs="Times New Roman"/>
          <w:sz w:val="24"/>
          <w:szCs w:val="24"/>
        </w:rPr>
      </w:pPr>
    </w:p>
    <w:p w:rsidR="008D7FB9" w:rsidRDefault="008D7FB9" w:rsidP="004E0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Главный врач                                                                           Е.С.Гришанова  </w:t>
      </w:r>
    </w:p>
    <w:p w:rsidR="008D7FB9" w:rsidRDefault="008D7FB9" w:rsidP="004E06A1">
      <w:pPr>
        <w:rPr>
          <w:rFonts w:ascii="Times New Roman" w:hAnsi="Times New Roman" w:cs="Times New Roman"/>
          <w:sz w:val="24"/>
          <w:szCs w:val="24"/>
        </w:rPr>
      </w:pPr>
    </w:p>
    <w:p w:rsidR="008D7FB9" w:rsidRDefault="008D7FB9" w:rsidP="004E06A1">
      <w:pPr>
        <w:rPr>
          <w:rFonts w:ascii="Times New Roman" w:hAnsi="Times New Roman" w:cs="Times New Roman"/>
          <w:sz w:val="24"/>
          <w:szCs w:val="24"/>
        </w:rPr>
      </w:pPr>
    </w:p>
    <w:p w:rsidR="008D7FB9" w:rsidRDefault="008D7FB9" w:rsidP="002922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D32DF">
        <w:rPr>
          <w:rFonts w:ascii="Times New Roman" w:hAnsi="Times New Roman" w:cs="Times New Roman"/>
          <w:sz w:val="20"/>
          <w:szCs w:val="20"/>
        </w:rPr>
        <w:t>Испо</w:t>
      </w:r>
      <w:r>
        <w:rPr>
          <w:rFonts w:ascii="Times New Roman" w:hAnsi="Times New Roman" w:cs="Times New Roman"/>
          <w:sz w:val="20"/>
          <w:szCs w:val="20"/>
        </w:rPr>
        <w:t xml:space="preserve">лнитель: </w:t>
      </w:r>
    </w:p>
    <w:p w:rsidR="008D7FB9" w:rsidRPr="000D32DF" w:rsidRDefault="008D7FB9" w:rsidP="002922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Р.А. Грищенко  42-68-55</w:t>
      </w:r>
    </w:p>
    <w:p w:rsidR="008D7FB9" w:rsidRPr="00894F25" w:rsidRDefault="008D7FB9" w:rsidP="00894F2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4F25">
        <w:rPr>
          <w:rFonts w:ascii="Times New Roman" w:hAnsi="Times New Roman" w:cs="Times New Roman"/>
          <w:i/>
          <w:iCs/>
          <w:sz w:val="24"/>
          <w:szCs w:val="24"/>
        </w:rPr>
        <w:t>Последовательность последней графы 4809 не менять!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894F25">
        <w:rPr>
          <w:rFonts w:ascii="Times New Roman" w:hAnsi="Times New Roman" w:cs="Times New Roman"/>
          <w:i/>
          <w:iCs/>
          <w:sz w:val="24"/>
          <w:szCs w:val="24"/>
        </w:rPr>
        <w:t>Если строка остается пустой, её можно удалить, но последовательность должна сохраниться! Первые 8 строк (основные школы) проводятся только для целевой группы соответственно названию (беременные, пациенты с соответствующей патологией), например, школа профилактики сахарного диабета должна быть отнесена к прочим, если проводится для лиц, не страдающих данным заболеванием.</w:t>
      </w:r>
    </w:p>
    <w:p w:rsidR="008D7FB9" w:rsidRPr="00894F25" w:rsidRDefault="008D7FB9" w:rsidP="00894F2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4F25">
        <w:rPr>
          <w:rFonts w:ascii="Times New Roman" w:hAnsi="Times New Roman" w:cs="Times New Roman"/>
          <w:i/>
          <w:iCs/>
          <w:sz w:val="24"/>
          <w:szCs w:val="24"/>
        </w:rPr>
        <w:t>Прочие школы можно добавлять, если нет соответствующего названия, например, школа для пациентов с табачной зависимостью не соответствует школе, проводимой с целью профилактики курения у лиц некурящих, такую школу следует выделить отдельно.</w:t>
      </w:r>
    </w:p>
    <w:sectPr w:rsidR="008D7FB9" w:rsidRPr="00894F25" w:rsidSect="00D6282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F1E"/>
    <w:rsid w:val="00024ABE"/>
    <w:rsid w:val="00036D13"/>
    <w:rsid w:val="000722FC"/>
    <w:rsid w:val="000772F8"/>
    <w:rsid w:val="000830FD"/>
    <w:rsid w:val="00084312"/>
    <w:rsid w:val="00085E0B"/>
    <w:rsid w:val="000910CF"/>
    <w:rsid w:val="000D32DF"/>
    <w:rsid w:val="000D78A5"/>
    <w:rsid w:val="000E2A00"/>
    <w:rsid w:val="000E688C"/>
    <w:rsid w:val="000F0FFF"/>
    <w:rsid w:val="001001D1"/>
    <w:rsid w:val="00104BFD"/>
    <w:rsid w:val="001343D7"/>
    <w:rsid w:val="00164ED4"/>
    <w:rsid w:val="00165B2F"/>
    <w:rsid w:val="0017538C"/>
    <w:rsid w:val="001762D0"/>
    <w:rsid w:val="00187B54"/>
    <w:rsid w:val="001C55FC"/>
    <w:rsid w:val="001D2C26"/>
    <w:rsid w:val="001F7AF1"/>
    <w:rsid w:val="00212528"/>
    <w:rsid w:val="00232B1C"/>
    <w:rsid w:val="002354CC"/>
    <w:rsid w:val="00264335"/>
    <w:rsid w:val="00292235"/>
    <w:rsid w:val="002A2510"/>
    <w:rsid w:val="002C4EF6"/>
    <w:rsid w:val="002E0258"/>
    <w:rsid w:val="002F6439"/>
    <w:rsid w:val="003016A9"/>
    <w:rsid w:val="0030639E"/>
    <w:rsid w:val="00313573"/>
    <w:rsid w:val="00320716"/>
    <w:rsid w:val="003233F6"/>
    <w:rsid w:val="0033367C"/>
    <w:rsid w:val="00340917"/>
    <w:rsid w:val="00350E9B"/>
    <w:rsid w:val="003519C7"/>
    <w:rsid w:val="00357484"/>
    <w:rsid w:val="003803AC"/>
    <w:rsid w:val="003A4C5D"/>
    <w:rsid w:val="003D1579"/>
    <w:rsid w:val="003D6EB7"/>
    <w:rsid w:val="003F74E0"/>
    <w:rsid w:val="00411A30"/>
    <w:rsid w:val="004143C0"/>
    <w:rsid w:val="004255F9"/>
    <w:rsid w:val="00427C62"/>
    <w:rsid w:val="00470FE5"/>
    <w:rsid w:val="0048714E"/>
    <w:rsid w:val="00492DA0"/>
    <w:rsid w:val="004978DA"/>
    <w:rsid w:val="004C3B1E"/>
    <w:rsid w:val="004C63FB"/>
    <w:rsid w:val="004D0301"/>
    <w:rsid w:val="004E06A1"/>
    <w:rsid w:val="004E74A1"/>
    <w:rsid w:val="004F6D7C"/>
    <w:rsid w:val="005031D3"/>
    <w:rsid w:val="0052766A"/>
    <w:rsid w:val="00537AB1"/>
    <w:rsid w:val="00547AB8"/>
    <w:rsid w:val="00574674"/>
    <w:rsid w:val="00587BB7"/>
    <w:rsid w:val="00595A55"/>
    <w:rsid w:val="005A7C94"/>
    <w:rsid w:val="005B143A"/>
    <w:rsid w:val="005D5B23"/>
    <w:rsid w:val="005E6297"/>
    <w:rsid w:val="005E6704"/>
    <w:rsid w:val="00600BDC"/>
    <w:rsid w:val="0060441C"/>
    <w:rsid w:val="00612601"/>
    <w:rsid w:val="00617BF4"/>
    <w:rsid w:val="00627FEB"/>
    <w:rsid w:val="00635119"/>
    <w:rsid w:val="00650C20"/>
    <w:rsid w:val="00652E51"/>
    <w:rsid w:val="00667354"/>
    <w:rsid w:val="006A183F"/>
    <w:rsid w:val="006A2F2B"/>
    <w:rsid w:val="006A3227"/>
    <w:rsid w:val="006B12B6"/>
    <w:rsid w:val="006C7720"/>
    <w:rsid w:val="006D322E"/>
    <w:rsid w:val="006D7CE2"/>
    <w:rsid w:val="00700F1E"/>
    <w:rsid w:val="00744074"/>
    <w:rsid w:val="00746909"/>
    <w:rsid w:val="00761BF1"/>
    <w:rsid w:val="00763F68"/>
    <w:rsid w:val="00766868"/>
    <w:rsid w:val="00790A4F"/>
    <w:rsid w:val="00794954"/>
    <w:rsid w:val="007C0E1E"/>
    <w:rsid w:val="007C6013"/>
    <w:rsid w:val="007D296E"/>
    <w:rsid w:val="0080215A"/>
    <w:rsid w:val="0080308F"/>
    <w:rsid w:val="008123D0"/>
    <w:rsid w:val="00846AA1"/>
    <w:rsid w:val="00850024"/>
    <w:rsid w:val="008625AD"/>
    <w:rsid w:val="008768FD"/>
    <w:rsid w:val="00894F25"/>
    <w:rsid w:val="008B2A21"/>
    <w:rsid w:val="008D7FB9"/>
    <w:rsid w:val="008E08A9"/>
    <w:rsid w:val="008E517B"/>
    <w:rsid w:val="0092033B"/>
    <w:rsid w:val="00944166"/>
    <w:rsid w:val="00972DBC"/>
    <w:rsid w:val="0098558F"/>
    <w:rsid w:val="009B03F7"/>
    <w:rsid w:val="009B6350"/>
    <w:rsid w:val="009B75F0"/>
    <w:rsid w:val="009C4866"/>
    <w:rsid w:val="009C60D4"/>
    <w:rsid w:val="009F2CEC"/>
    <w:rsid w:val="00A00649"/>
    <w:rsid w:val="00A030ED"/>
    <w:rsid w:val="00A04E5A"/>
    <w:rsid w:val="00A16CBE"/>
    <w:rsid w:val="00A400FE"/>
    <w:rsid w:val="00AA3612"/>
    <w:rsid w:val="00AC66B3"/>
    <w:rsid w:val="00AE4749"/>
    <w:rsid w:val="00AE4D3D"/>
    <w:rsid w:val="00AE5C00"/>
    <w:rsid w:val="00B42A90"/>
    <w:rsid w:val="00B70DF1"/>
    <w:rsid w:val="00B71247"/>
    <w:rsid w:val="00B83461"/>
    <w:rsid w:val="00BD0017"/>
    <w:rsid w:val="00BE5F17"/>
    <w:rsid w:val="00C00416"/>
    <w:rsid w:val="00C07320"/>
    <w:rsid w:val="00C101DF"/>
    <w:rsid w:val="00C46522"/>
    <w:rsid w:val="00CB3F7A"/>
    <w:rsid w:val="00CC2127"/>
    <w:rsid w:val="00CD3827"/>
    <w:rsid w:val="00CD62F6"/>
    <w:rsid w:val="00D123E3"/>
    <w:rsid w:val="00D24CE8"/>
    <w:rsid w:val="00D30FA7"/>
    <w:rsid w:val="00D5620A"/>
    <w:rsid w:val="00D62822"/>
    <w:rsid w:val="00D67C3C"/>
    <w:rsid w:val="00D86879"/>
    <w:rsid w:val="00D87D0A"/>
    <w:rsid w:val="00D9220C"/>
    <w:rsid w:val="00D9377D"/>
    <w:rsid w:val="00DA336F"/>
    <w:rsid w:val="00DA6991"/>
    <w:rsid w:val="00DE1F3E"/>
    <w:rsid w:val="00E00E3F"/>
    <w:rsid w:val="00E15578"/>
    <w:rsid w:val="00E44D96"/>
    <w:rsid w:val="00E5353F"/>
    <w:rsid w:val="00E64703"/>
    <w:rsid w:val="00E66FD7"/>
    <w:rsid w:val="00E7157C"/>
    <w:rsid w:val="00E75852"/>
    <w:rsid w:val="00E916EA"/>
    <w:rsid w:val="00EF176F"/>
    <w:rsid w:val="00EF1878"/>
    <w:rsid w:val="00F00B61"/>
    <w:rsid w:val="00F0602B"/>
    <w:rsid w:val="00F060FE"/>
    <w:rsid w:val="00F100FF"/>
    <w:rsid w:val="00F331F5"/>
    <w:rsid w:val="00F42AF7"/>
    <w:rsid w:val="00F60D9F"/>
    <w:rsid w:val="00FB69AA"/>
    <w:rsid w:val="00FD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91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06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2A2510"/>
    <w:pPr>
      <w:spacing w:after="0" w:line="240" w:lineRule="auto"/>
      <w:ind w:firstLine="851"/>
      <w:jc w:val="both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A2510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D9220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08A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1062</TotalTime>
  <Pages>1</Pages>
  <Words>214</Words>
  <Characters>1226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cmp</dc:creator>
  <cp:keywords/>
  <dc:description/>
  <cp:lastModifiedBy>AUP</cp:lastModifiedBy>
  <cp:revision>53</cp:revision>
  <cp:lastPrinted>2018-02-02T08:43:00Z</cp:lastPrinted>
  <dcterms:created xsi:type="dcterms:W3CDTF">2015-07-28T07:53:00Z</dcterms:created>
  <dcterms:modified xsi:type="dcterms:W3CDTF">2019-05-24T08:26:00Z</dcterms:modified>
</cp:coreProperties>
</file>